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EE0" w:rsidRPr="00C71CD7" w:rsidRDefault="00C30EE0" w:rsidP="00F621A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6E7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1C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 към Образец № 2</w:t>
      </w:r>
    </w:p>
    <w:p w:rsidR="00C30EE0" w:rsidRDefault="00C30EE0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30EE0" w:rsidRDefault="00C30EE0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C30EE0" w:rsidRPr="00153DA2" w:rsidRDefault="00C30EE0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3DA2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30EE0" w:rsidRPr="005327A5" w:rsidRDefault="00C30EE0" w:rsidP="008F76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30EE0" w:rsidRPr="00153DA2" w:rsidRDefault="00C30EE0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A2">
        <w:rPr>
          <w:rFonts w:ascii="Times New Roman" w:hAnsi="Times New Roman" w:cs="Times New Roman"/>
          <w:b/>
          <w:sz w:val="24"/>
          <w:szCs w:val="24"/>
        </w:rPr>
        <w:t>по чл. 47, ал. 9 от Закона за обществените поръчки</w:t>
      </w:r>
    </w:p>
    <w:p w:rsidR="00C30EE0" w:rsidRPr="00153DA2" w:rsidRDefault="00C30EE0" w:rsidP="003446EE">
      <w:pPr>
        <w:rPr>
          <w:rFonts w:ascii="Times New Roman" w:hAnsi="Times New Roman" w:cs="Times New Roman"/>
          <w:b/>
        </w:rPr>
      </w:pPr>
    </w:p>
    <w:p w:rsidR="00C30EE0" w:rsidRPr="00AC6E7C" w:rsidRDefault="00C30EE0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Подписаният/ата ……………………………………………………………………….......................................</w:t>
      </w:r>
    </w:p>
    <w:p w:rsidR="00C30EE0" w:rsidRPr="00AC6E7C" w:rsidRDefault="00C30EE0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  <w:sz w:val="20"/>
          <w:szCs w:val="20"/>
        </w:rPr>
        <w:t>(трите имена)</w:t>
      </w:r>
    </w:p>
    <w:p w:rsidR="00C30EE0" w:rsidRPr="00AC6E7C" w:rsidRDefault="00C30EE0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данни по документ за самоличност ……………………………………………………....................................</w:t>
      </w:r>
    </w:p>
    <w:p w:rsidR="00C30EE0" w:rsidRPr="00AC6E7C" w:rsidRDefault="00C30EE0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</w:rPr>
        <w:t xml:space="preserve">                                                      </w:t>
      </w:r>
      <w:r w:rsidRPr="00AC6E7C">
        <w:rPr>
          <w:rFonts w:ascii="Times New Roman" w:hAnsi="Times New Roman" w:cs="Times New Roman"/>
          <w:sz w:val="20"/>
          <w:szCs w:val="20"/>
        </w:rPr>
        <w:t xml:space="preserve">  (номер на лична карта, дата, орган и място на издаването)</w:t>
      </w:r>
    </w:p>
    <w:p w:rsidR="00C30EE0" w:rsidRPr="00AC6E7C" w:rsidRDefault="00C30EE0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в качеството си на ………………………………………………………………………....................................</w:t>
      </w:r>
    </w:p>
    <w:p w:rsidR="00C30EE0" w:rsidRPr="00AC6E7C" w:rsidRDefault="00C30EE0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  <w:sz w:val="20"/>
          <w:szCs w:val="20"/>
        </w:rPr>
        <w:t>(длъжност)</w:t>
      </w:r>
    </w:p>
    <w:p w:rsidR="00C30EE0" w:rsidRPr="00AC6E7C" w:rsidRDefault="00C30EE0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на …………………………………………………………………………………………....................................</w:t>
      </w:r>
    </w:p>
    <w:p w:rsidR="00C30EE0" w:rsidRPr="00AC6E7C" w:rsidRDefault="00C30EE0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  <w:sz w:val="20"/>
          <w:szCs w:val="20"/>
        </w:rPr>
        <w:t>(наименование на участника)</w:t>
      </w:r>
    </w:p>
    <w:p w:rsidR="00C30EE0" w:rsidRPr="00AC6E7C" w:rsidRDefault="00C30EE0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ЕИК/БУЛСТАТ …………………………………………………………………….…......................................,</w:t>
      </w:r>
    </w:p>
    <w:p w:rsidR="00C30EE0" w:rsidRPr="00901DC2" w:rsidRDefault="00C30EE0" w:rsidP="00901DC2">
      <w:pPr>
        <w:jc w:val="both"/>
        <w:rPr>
          <w:rFonts w:ascii="Times New Roman" w:hAnsi="Times New Roman" w:cs="Times New Roman"/>
          <w:sz w:val="24"/>
          <w:szCs w:val="24"/>
        </w:rPr>
      </w:pPr>
      <w:r w:rsidRPr="00901DC2">
        <w:rPr>
          <w:rFonts w:ascii="Times New Roman" w:hAnsi="Times New Roman" w:cs="Times New Roman"/>
          <w:sz w:val="24"/>
          <w:szCs w:val="24"/>
        </w:rPr>
        <w:t>в изпълнение на чл. 47, ал. 9 ЗОП и в съответствие с изискванията на възложителя при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30EE0" w:rsidRPr="00AC6E7C" w:rsidRDefault="00C30EE0" w:rsidP="00C226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E7C">
        <w:rPr>
          <w:rFonts w:ascii="Times New Roman" w:hAnsi="Times New Roman" w:cs="Times New Roman"/>
          <w:b/>
          <w:bCs/>
          <w:sz w:val="24"/>
          <w:szCs w:val="24"/>
        </w:rPr>
        <w:t>ДЕКЛАРИРАМ: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099">
        <w:rPr>
          <w:rFonts w:ascii="Times New Roman" w:hAnsi="Times New Roman" w:cs="Times New Roman"/>
          <w:sz w:val="24"/>
          <w:szCs w:val="24"/>
        </w:rPr>
        <w:t xml:space="preserve">В качеството ми на лице по чл. 47, ал. 4 ЗОП не съм осъждан с влязла в сила присъда/реабилитиран съм (невярното се зачертава) за: 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б) подкуп по чл. 301 – 307 от Наказателния кодекс;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г) престъпление против собствеността по чл. 194 – 217 от Наказателния кодекс;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д) престъпление против стопанството по чл. 219 – 252 от Наказателния кодекс; 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e) престъпление по чл. 108 от Наказателния кодекс.9 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2. Представляваният от мен участник не е обявен в несъстоятелност.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4. Представляваният от мен участник (отбелязва се само едно обстоятелство, което се отнася до конкретния участник):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в) 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5. 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7. Представляваният от мен участник  (вярното се отбелязва): 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(при чуждестранни участници);</w:t>
      </w:r>
    </w:p>
    <w:p w:rsidR="00C30EE0" w:rsidRPr="00525099" w:rsidRDefault="00C30EE0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в) не е преустановил дейността си. 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E0" w:rsidRPr="009048D1" w:rsidRDefault="00C30EE0" w:rsidP="009D3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8D1">
        <w:rPr>
          <w:rFonts w:ascii="Times New Roman" w:hAnsi="Times New Roman" w:cs="Times New Roman"/>
          <w:b/>
          <w:bCs/>
          <w:sz w:val="24"/>
          <w:szCs w:val="24"/>
        </w:rPr>
        <w:t xml:space="preserve">Известна ми е отговорността по чл. 313 от Наказателния кодекс за неверни данни. </w:t>
      </w:r>
    </w:p>
    <w:p w:rsidR="00C30EE0" w:rsidRPr="00525099" w:rsidRDefault="00C30EE0" w:rsidP="009D3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Задължавам се при промени в горепосочените обстоятелства да уведомя възложителя в 7-дневен срок от настъпването им.</w:t>
      </w:r>
    </w:p>
    <w:p w:rsidR="00C30EE0" w:rsidRPr="00525099" w:rsidRDefault="00C30EE0" w:rsidP="009D3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</w:t>
      </w:r>
      <w:r>
        <w:rPr>
          <w:rFonts w:ascii="Times New Roman" w:hAnsi="Times New Roman" w:cs="Times New Roman"/>
          <w:sz w:val="24"/>
          <w:szCs w:val="24"/>
        </w:rPr>
        <w:t xml:space="preserve">а по т. 1 – 4, както и по т. 7 </w:t>
      </w:r>
      <w:r w:rsidRPr="00525099">
        <w:rPr>
          <w:rFonts w:ascii="Times New Roman" w:hAnsi="Times New Roman" w:cs="Times New Roman"/>
          <w:sz w:val="24"/>
          <w:szCs w:val="24"/>
        </w:rPr>
        <w:t>са: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1. ………………………………………………………………………………………………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2. ………………………………………………………………………………………………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3. ………………………………………………………………………………………………</w:t>
      </w:r>
    </w:p>
    <w:p w:rsidR="00C30EE0" w:rsidRPr="00525099" w:rsidRDefault="00C30EE0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4, както и </w:t>
      </w:r>
      <w:r>
        <w:rPr>
          <w:rFonts w:ascii="Times New Roman" w:hAnsi="Times New Roman" w:cs="Times New Roman"/>
          <w:sz w:val="24"/>
          <w:szCs w:val="24"/>
        </w:rPr>
        <w:t xml:space="preserve">по т. </w:t>
      </w:r>
      <w:r w:rsidRPr="009048D1">
        <w:rPr>
          <w:rFonts w:ascii="Times New Roman" w:hAnsi="Times New Roman" w:cs="Times New Roman"/>
          <w:sz w:val="24"/>
          <w:szCs w:val="24"/>
        </w:rPr>
        <w:t>7 са:</w:t>
      </w:r>
      <w:r w:rsidRPr="00525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EE0" w:rsidRPr="00AC6E7C" w:rsidRDefault="00C30EE0" w:rsidP="00914472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1. ……………………………………………………………………………………………</w:t>
      </w:r>
    </w:p>
    <w:p w:rsidR="00C30EE0" w:rsidRPr="00AC6E7C" w:rsidRDefault="00C30EE0" w:rsidP="00914472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2. ……………………………………………………………………………………………</w:t>
      </w:r>
    </w:p>
    <w:p w:rsidR="00C30EE0" w:rsidRPr="00AC6E7C" w:rsidRDefault="00C30EE0" w:rsidP="00914472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3. ……………………………………………………………………………………………</w:t>
      </w:r>
    </w:p>
    <w:p w:rsidR="00C30EE0" w:rsidRPr="00F60D94" w:rsidRDefault="00C30EE0" w:rsidP="00D14B72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F60D94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F60D9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F60D94">
        <w:rPr>
          <w:rFonts w:ascii="Times New Roman" w:hAnsi="Times New Roman" w:cs="Times New Roman"/>
          <w:sz w:val="24"/>
          <w:szCs w:val="24"/>
        </w:rPr>
        <w:t xml:space="preserve">............................/ </w:t>
      </w:r>
      <w:r w:rsidRPr="00F60D94">
        <w:rPr>
          <w:rFonts w:ascii="Times New Roman" w:hAnsi="Times New Roman" w:cs="Times New Roman"/>
          <w:sz w:val="24"/>
          <w:szCs w:val="24"/>
        </w:rPr>
        <w:tab/>
      </w:r>
      <w:r w:rsidRPr="00F60D94">
        <w:rPr>
          <w:rFonts w:ascii="Times New Roman" w:hAnsi="Times New Roman" w:cs="Times New Roman"/>
          <w:sz w:val="24"/>
          <w:szCs w:val="24"/>
        </w:rPr>
        <w:tab/>
      </w:r>
      <w:r w:rsidRPr="00F60D94">
        <w:rPr>
          <w:rFonts w:ascii="Times New Roman" w:hAnsi="Times New Roman" w:cs="Times New Roman"/>
          <w:sz w:val="24"/>
          <w:szCs w:val="24"/>
        </w:rPr>
        <w:tab/>
        <w:t>Име и фамилия</w:t>
      </w:r>
      <w:r w:rsidRPr="00F60D94">
        <w:rPr>
          <w:rFonts w:ascii="Times New Roman" w:hAnsi="Times New Roman" w:cs="Times New Roman"/>
          <w:sz w:val="24"/>
          <w:szCs w:val="24"/>
          <w:lang w:val="en-US"/>
        </w:rPr>
        <w:t xml:space="preserve"> /……………</w:t>
      </w:r>
      <w:r w:rsidRPr="00F60D94">
        <w:rPr>
          <w:rFonts w:ascii="Times New Roman" w:hAnsi="Times New Roman" w:cs="Times New Roman"/>
          <w:sz w:val="24"/>
          <w:szCs w:val="24"/>
        </w:rPr>
        <w:t>............................/</w:t>
      </w:r>
    </w:p>
    <w:p w:rsidR="00C30EE0" w:rsidRPr="00F60D94" w:rsidRDefault="00C30EE0" w:rsidP="00D14B72">
      <w:pPr>
        <w:ind w:left="3540"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60D94">
        <w:rPr>
          <w:rFonts w:ascii="Times New Roman" w:hAnsi="Times New Roman" w:cs="Times New Roman"/>
          <w:sz w:val="24"/>
          <w:szCs w:val="24"/>
        </w:rPr>
        <w:t>Подпис на лицето ............................</w:t>
      </w:r>
    </w:p>
    <w:p w:rsidR="00C30EE0" w:rsidRPr="00AC6E7C" w:rsidRDefault="00C30EE0" w:rsidP="00914472">
      <w:pPr>
        <w:rPr>
          <w:rFonts w:ascii="Times New Roman" w:hAnsi="Times New Roman" w:cs="Times New Roman"/>
        </w:rPr>
      </w:pPr>
    </w:p>
    <w:sectPr w:rsidR="00C30EE0" w:rsidRPr="00AC6E7C" w:rsidSect="0017679A">
      <w:headerReference w:type="default" r:id="rId6"/>
      <w:footerReference w:type="default" r:id="rId7"/>
      <w:pgSz w:w="11906" w:h="16838"/>
      <w:pgMar w:top="1417" w:right="92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E0" w:rsidRDefault="00C30EE0">
      <w:r>
        <w:separator/>
      </w:r>
    </w:p>
  </w:endnote>
  <w:endnote w:type="continuationSeparator" w:id="0">
    <w:p w:rsidR="00C30EE0" w:rsidRDefault="00C30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EE0" w:rsidRDefault="00C30EE0" w:rsidP="00BE019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30EE0" w:rsidRDefault="00C30EE0" w:rsidP="00F720B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E0" w:rsidRDefault="00C30EE0">
      <w:r>
        <w:separator/>
      </w:r>
    </w:p>
  </w:footnote>
  <w:footnote w:type="continuationSeparator" w:id="0">
    <w:p w:rsidR="00C30EE0" w:rsidRDefault="00C30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EE0" w:rsidRDefault="00C30EE0" w:rsidP="00C22696">
    <w:pPr>
      <w:jc w:val="center"/>
    </w:pPr>
    <w:r w:rsidRPr="008B4EC1">
      <w:rPr>
        <w:rFonts w:ascii="Times New Roman" w:hAnsi="Times New Roman" w:cs="Times New Roman"/>
        <w:sz w:val="24"/>
        <w:szCs w:val="24"/>
      </w:rPr>
      <w:t>Открита процедура за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C28"/>
    <w:rsid w:val="00023D4F"/>
    <w:rsid w:val="0002756F"/>
    <w:rsid w:val="00056EF2"/>
    <w:rsid w:val="000911D4"/>
    <w:rsid w:val="000C4100"/>
    <w:rsid w:val="000D0251"/>
    <w:rsid w:val="000E6239"/>
    <w:rsid w:val="00133B30"/>
    <w:rsid w:val="0014504A"/>
    <w:rsid w:val="00153DA2"/>
    <w:rsid w:val="001553B9"/>
    <w:rsid w:val="00162816"/>
    <w:rsid w:val="0017679A"/>
    <w:rsid w:val="0019041E"/>
    <w:rsid w:val="001B7ECB"/>
    <w:rsid w:val="002D1268"/>
    <w:rsid w:val="003446EE"/>
    <w:rsid w:val="003A7E09"/>
    <w:rsid w:val="003D38C8"/>
    <w:rsid w:val="00417D58"/>
    <w:rsid w:val="00455709"/>
    <w:rsid w:val="00466679"/>
    <w:rsid w:val="004E28A4"/>
    <w:rsid w:val="00525099"/>
    <w:rsid w:val="005327A5"/>
    <w:rsid w:val="005B1D9F"/>
    <w:rsid w:val="0065345E"/>
    <w:rsid w:val="006C2C71"/>
    <w:rsid w:val="006D5C28"/>
    <w:rsid w:val="007028BA"/>
    <w:rsid w:val="0082125D"/>
    <w:rsid w:val="00837B2A"/>
    <w:rsid w:val="008B051F"/>
    <w:rsid w:val="008B454B"/>
    <w:rsid w:val="008B4EC1"/>
    <w:rsid w:val="008F760C"/>
    <w:rsid w:val="00901DC2"/>
    <w:rsid w:val="009048D1"/>
    <w:rsid w:val="00914472"/>
    <w:rsid w:val="009C4578"/>
    <w:rsid w:val="009D3EA3"/>
    <w:rsid w:val="009D3FB1"/>
    <w:rsid w:val="009E42F6"/>
    <w:rsid w:val="00A379D2"/>
    <w:rsid w:val="00A60378"/>
    <w:rsid w:val="00A72394"/>
    <w:rsid w:val="00A95698"/>
    <w:rsid w:val="00AC11A8"/>
    <w:rsid w:val="00AC6E7C"/>
    <w:rsid w:val="00AC7928"/>
    <w:rsid w:val="00AE08DC"/>
    <w:rsid w:val="00AE2FB3"/>
    <w:rsid w:val="00BD2255"/>
    <w:rsid w:val="00BE0194"/>
    <w:rsid w:val="00C22696"/>
    <w:rsid w:val="00C30EE0"/>
    <w:rsid w:val="00C36616"/>
    <w:rsid w:val="00C71CD7"/>
    <w:rsid w:val="00CA0D21"/>
    <w:rsid w:val="00CA1C21"/>
    <w:rsid w:val="00D14B72"/>
    <w:rsid w:val="00D42057"/>
    <w:rsid w:val="00D426B6"/>
    <w:rsid w:val="00DE1DDF"/>
    <w:rsid w:val="00EB749B"/>
    <w:rsid w:val="00EE5BF2"/>
    <w:rsid w:val="00EF4BC9"/>
    <w:rsid w:val="00F60D94"/>
    <w:rsid w:val="00F621AB"/>
    <w:rsid w:val="00F720B6"/>
    <w:rsid w:val="00F726A1"/>
    <w:rsid w:val="00FF5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6A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21AB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D1268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F621AB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1268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DE1DDF"/>
    <w:rPr>
      <w:rFonts w:cs="Times New Roman"/>
    </w:rPr>
  </w:style>
  <w:style w:type="paragraph" w:customStyle="1" w:styleId="Char1">
    <w:name w:val="Char1"/>
    <w:basedOn w:val="Normal"/>
    <w:uiPriority w:val="99"/>
    <w:rsid w:val="00C22696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C22696"/>
    <w:rPr>
      <w:b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C22696"/>
    <w:pPr>
      <w:widowControl w:val="0"/>
      <w:shd w:val="clear" w:color="auto" w:fill="FFFFFF"/>
      <w:spacing w:after="0" w:line="370" w:lineRule="exact"/>
      <w:ind w:hanging="140"/>
    </w:pPr>
    <w:rPr>
      <w:rFonts w:cs="Times New Roman"/>
      <w:b/>
      <w:spacing w:val="1"/>
      <w:sz w:val="20"/>
      <w:szCs w:val="20"/>
      <w:lang w:eastAsia="bg-BG"/>
    </w:rPr>
  </w:style>
  <w:style w:type="paragraph" w:customStyle="1" w:styleId="Char11">
    <w:name w:val="Char11"/>
    <w:basedOn w:val="Normal"/>
    <w:uiPriority w:val="99"/>
    <w:rsid w:val="00CA0D21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1CharChar">
    <w:name w:val="Char1 Char Char"/>
    <w:basedOn w:val="Normal"/>
    <w:uiPriority w:val="99"/>
    <w:rsid w:val="008B4EC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638</Words>
  <Characters>3643</Characters>
  <Application>Microsoft Office Outlook</Application>
  <DocSecurity>0</DocSecurity>
  <Lines>0</Lines>
  <Paragraphs>0</Paragraphs>
  <ScaleCrop>false</ScaleCrop>
  <Company>NSORB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ISKAR 7</cp:lastModifiedBy>
  <cp:revision>42</cp:revision>
  <dcterms:created xsi:type="dcterms:W3CDTF">2015-07-23T06:57:00Z</dcterms:created>
  <dcterms:modified xsi:type="dcterms:W3CDTF">2015-11-26T14:43:00Z</dcterms:modified>
</cp:coreProperties>
</file>